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Richard Beauchamp, Earl of Warwick(q.v.).</w:t>
      </w: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25-270)</w:t>
      </w: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509A9" w:rsidRDefault="006509A9" w:rsidP="006509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  <w:bookmarkStart w:id="0" w:name="_GoBack"/>
      <w:bookmarkEnd w:id="0"/>
    </w:p>
    <w:sectPr w:rsidR="00DD5B8A" w:rsidRPr="00650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9A9" w:rsidRDefault="006509A9" w:rsidP="00564E3C">
      <w:pPr>
        <w:spacing w:after="0" w:line="240" w:lineRule="auto"/>
      </w:pPr>
      <w:r>
        <w:separator/>
      </w:r>
    </w:p>
  </w:endnote>
  <w:endnote w:type="continuationSeparator" w:id="0">
    <w:p w:rsidR="006509A9" w:rsidRDefault="006509A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09A9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9A9" w:rsidRDefault="006509A9" w:rsidP="00564E3C">
      <w:pPr>
        <w:spacing w:after="0" w:line="240" w:lineRule="auto"/>
      </w:pPr>
      <w:r>
        <w:separator/>
      </w:r>
    </w:p>
  </w:footnote>
  <w:footnote w:type="continuationSeparator" w:id="0">
    <w:p w:rsidR="006509A9" w:rsidRDefault="006509A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9A9"/>
    <w:rsid w:val="00372DC6"/>
    <w:rsid w:val="00564E3C"/>
    <w:rsid w:val="0064591D"/>
    <w:rsid w:val="006509A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AEFAC"/>
  <w15:chartTrackingRefBased/>
  <w15:docId w15:val="{A3772640-2B91-46B6-AD70-3C560F08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2015-12-15T21:30:00Z</dcterms:created>
  <dcterms:modified xsi:type="dcterms:W3CDTF">2015-12-15T21:31:00Z</dcterms:modified>
</cp:coreProperties>
</file>